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0CE9CA" w14:textId="77777777" w:rsidR="00460315" w:rsidRDefault="00460315" w:rsidP="0046031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NANSKELLY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fl.1483)</w:t>
      </w:r>
    </w:p>
    <w:p w14:paraId="2B71B517" w14:textId="77777777" w:rsidR="00460315" w:rsidRDefault="00460315" w:rsidP="0046031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43CEA81" w14:textId="77777777" w:rsidR="00460315" w:rsidRDefault="00460315" w:rsidP="0046031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FFD24B6" w14:textId="77777777" w:rsidR="00460315" w:rsidRDefault="00460315" w:rsidP="0046031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1483</w:t>
      </w:r>
      <w:r>
        <w:rPr>
          <w:rFonts w:ascii="Times New Roman" w:hAnsi="Times New Roman" w:cs="Times New Roman"/>
          <w:sz w:val="24"/>
          <w:szCs w:val="24"/>
        </w:rPr>
        <w:tab/>
        <w:t xml:space="preserve">He made a plaint of detinue of charters against Alice Fortescue of </w:t>
      </w:r>
    </w:p>
    <w:p w14:paraId="5D764FC1" w14:textId="77777777" w:rsidR="00460315" w:rsidRDefault="00460315" w:rsidP="0046031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Rosmorders</w:t>
      </w:r>
      <w:proofErr w:type="spellEnd"/>
      <w:r>
        <w:rPr>
          <w:rFonts w:ascii="Times New Roman" w:hAnsi="Times New Roman" w:cs="Times New Roman"/>
          <w:sz w:val="24"/>
          <w:szCs w:val="24"/>
        </w:rPr>
        <w:t>, Cornwall(q.v.).</w:t>
      </w:r>
    </w:p>
    <w:p w14:paraId="1EDE7FD9" w14:textId="77777777" w:rsidR="00460315" w:rsidRDefault="00460315" w:rsidP="0046031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http://aalt.law.uh.edu/Indices/CP40Indices/CP40no883Pl.htm  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58DB6E6A" w14:textId="77777777" w:rsidR="00460315" w:rsidRDefault="00460315" w:rsidP="0046031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527B664" w14:textId="77777777" w:rsidR="00460315" w:rsidRDefault="00460315" w:rsidP="0046031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F8D0B06" w14:textId="77777777" w:rsidR="00460315" w:rsidRDefault="00460315" w:rsidP="0046031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March 2022</w:t>
      </w:r>
    </w:p>
    <w:p w14:paraId="2B1CA90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E1BF60" w14:textId="77777777" w:rsidR="00460315" w:rsidRDefault="00460315" w:rsidP="009139A6">
      <w:r>
        <w:separator/>
      </w:r>
    </w:p>
  </w:endnote>
  <w:endnote w:type="continuationSeparator" w:id="0">
    <w:p w14:paraId="2CB3A0A7" w14:textId="77777777" w:rsidR="00460315" w:rsidRDefault="0046031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A139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CA11E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EA57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8CA8CB" w14:textId="77777777" w:rsidR="00460315" w:rsidRDefault="00460315" w:rsidP="009139A6">
      <w:r>
        <w:separator/>
      </w:r>
    </w:p>
  </w:footnote>
  <w:footnote w:type="continuationSeparator" w:id="0">
    <w:p w14:paraId="69AC8014" w14:textId="77777777" w:rsidR="00460315" w:rsidRDefault="0046031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17E9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A4F95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EC68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0315"/>
    <w:rsid w:val="000666E0"/>
    <w:rsid w:val="002510B7"/>
    <w:rsid w:val="00460315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518E30"/>
  <w15:chartTrackingRefBased/>
  <w15:docId w15:val="{27B5F416-03C9-4C1D-B555-4A1FC1C61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6031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2022-05-13T17:57:00Z</dcterms:created>
  <dcterms:modified xsi:type="dcterms:W3CDTF">2022-05-13T17:58:00Z</dcterms:modified>
</cp:coreProperties>
</file>